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59CF5" w14:textId="2FC75AAD" w:rsidR="004A4672" w:rsidRPr="0075012E" w:rsidRDefault="004A4672" w:rsidP="004A4672">
      <w:pPr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75012E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Załącznik nr 1 do zapytania ofertowego</w:t>
      </w:r>
    </w:p>
    <w:p w14:paraId="779B0431" w14:textId="77777777" w:rsidR="004A4672" w:rsidRDefault="004A4672" w:rsidP="004A4672">
      <w:pPr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88D5400" w14:textId="54143C3E" w:rsidR="00203B15" w:rsidRDefault="00AD6706" w:rsidP="00F716A4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>Znak sprawy: ……………….</w:t>
      </w:r>
      <w:r w:rsidR="004A467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4A467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4A467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4A467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4A467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4A467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4A4672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27580A97" w14:textId="77777777" w:rsidR="004A4672" w:rsidRPr="002A476D" w:rsidRDefault="004A4672" w:rsidP="00F716A4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0DC3814" w14:textId="77777777" w:rsidR="00393025" w:rsidRPr="002A476D" w:rsidRDefault="00393025" w:rsidP="00F716A4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B6013F6" w14:textId="10B6C7E3" w:rsidR="00F716A4" w:rsidRPr="002A476D" w:rsidRDefault="00F716A4" w:rsidP="00F716A4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</w:t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</w:t>
      </w:r>
    </w:p>
    <w:p w14:paraId="4FEA7CCA" w14:textId="4F1F0EDB" w:rsidR="00F716A4" w:rsidRPr="002A476D" w:rsidRDefault="00F716A4" w:rsidP="00F716A4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>Nazwa i adres Wykonawcy</w:t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2A476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>Miejscowość, data</w:t>
      </w:r>
    </w:p>
    <w:p w14:paraId="71C22E1B" w14:textId="77777777" w:rsidR="00F716A4" w:rsidRPr="002A476D" w:rsidRDefault="00F716A4" w:rsidP="00F716A4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16FA65D" w14:textId="77777777" w:rsidR="00F716A4" w:rsidRPr="002A476D" w:rsidRDefault="00F716A4" w:rsidP="00F716A4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34E0EA1" w14:textId="77777777" w:rsidR="00F716A4" w:rsidRPr="002A476D" w:rsidRDefault="00F716A4" w:rsidP="00F716A4">
      <w:pPr>
        <w:ind w:left="6379"/>
        <w:jc w:val="both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  <w:r w:rsidRPr="002A476D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Gmina Stężyca</w:t>
      </w:r>
    </w:p>
    <w:p w14:paraId="14943652" w14:textId="77777777" w:rsidR="00F716A4" w:rsidRPr="002A476D" w:rsidRDefault="00F716A4" w:rsidP="00F716A4">
      <w:pPr>
        <w:ind w:left="6379"/>
        <w:jc w:val="both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  <w:r w:rsidRPr="002A476D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 xml:space="preserve">Ul. </w:t>
      </w:r>
      <w:r w:rsidR="00C94B43" w:rsidRPr="002A476D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Parkowa 1</w:t>
      </w:r>
    </w:p>
    <w:p w14:paraId="33BED7D3" w14:textId="1B4417AB" w:rsidR="00D876CE" w:rsidRPr="0075012E" w:rsidRDefault="00F716A4" w:rsidP="0075012E">
      <w:pPr>
        <w:ind w:left="6379"/>
        <w:jc w:val="both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  <w:r w:rsidRPr="002A476D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83-322 Stężyca</w:t>
      </w:r>
    </w:p>
    <w:p w14:paraId="3B6A97C3" w14:textId="77777777" w:rsidR="00D876CE" w:rsidRPr="002A476D" w:rsidRDefault="00D876CE" w:rsidP="00F716A4">
      <w:pPr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034CF314" w14:textId="77777777" w:rsidR="00F716A4" w:rsidRPr="002A476D" w:rsidRDefault="00F716A4" w:rsidP="00F716A4">
      <w:pPr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A476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 F E R T A</w:t>
      </w:r>
    </w:p>
    <w:p w14:paraId="3A15F492" w14:textId="77777777" w:rsidR="006120E4" w:rsidRPr="002A476D" w:rsidRDefault="006120E4" w:rsidP="00F716A4">
      <w:pPr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2A0F648" w14:textId="7C1A80B9" w:rsidR="00390513" w:rsidRPr="00390513" w:rsidRDefault="00390513" w:rsidP="00390513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Oferuje wykonanie zamówienia na warunkach określonych w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zapytaniu ofertowym</w:t>
      </w:r>
      <w:r w:rsidR="00AF3AD4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="009C716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F3AD4">
        <w:rPr>
          <w:rFonts w:ascii="Calibri" w:eastAsia="Calibri" w:hAnsi="Calibri" w:cs="Calibri"/>
        </w:rPr>
        <w:t>montaż trawy syntetycznej na boisku o wymiarach 25mx50m</w:t>
      </w:r>
      <w:r w:rsidR="00AF3AD4" w:rsidRPr="009C7161">
        <w:rPr>
          <w:rFonts w:asciiTheme="minorHAnsi" w:eastAsia="Calibri" w:hAnsiTheme="minorHAnsi" w:cstheme="minorHAnsi"/>
          <w:i/>
          <w:color w:val="4F81BD" w:themeColor="accent1"/>
          <w:sz w:val="22"/>
          <w:szCs w:val="22"/>
          <w:lang w:eastAsia="en-US"/>
        </w:rPr>
        <w:t xml:space="preserve"> </w:t>
      </w:r>
      <w:r w:rsidR="00AF3AD4">
        <w:rPr>
          <w:rFonts w:asciiTheme="minorHAnsi" w:eastAsia="Calibri" w:hAnsiTheme="minorHAnsi" w:cstheme="minorHAnsi"/>
          <w:i/>
          <w:color w:val="4F81BD" w:themeColor="accent1"/>
          <w:sz w:val="22"/>
          <w:szCs w:val="22"/>
          <w:lang w:eastAsia="en-US"/>
        </w:rPr>
        <w:t xml:space="preserve"> </w:t>
      </w:r>
      <w:r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>za cenę ryczałtową łącznie z podatkiem VAT:</w:t>
      </w:r>
    </w:p>
    <w:p w14:paraId="05FCDAFE" w14:textId="77777777" w:rsidR="0075012E" w:rsidRPr="002A476D" w:rsidRDefault="0075012E" w:rsidP="00900AD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987372" w14:textId="60ED14EE" w:rsidR="00900ADF" w:rsidRDefault="006E5757" w:rsidP="004C103D">
      <w:pPr>
        <w:spacing w:line="360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A476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………………………………………………………………………………………………..</w:t>
      </w:r>
    </w:p>
    <w:p w14:paraId="48942117" w14:textId="154CE893" w:rsidR="00E41B93" w:rsidRDefault="0075012E" w:rsidP="00AF3AD4">
      <w:pPr>
        <w:spacing w:line="360" w:lineRule="auto"/>
        <w:rPr>
          <w:rFonts w:asciiTheme="minorHAnsi" w:eastAsia="Calibri" w:hAnsiTheme="minorHAnsi" w:cstheme="minorHAnsi"/>
          <w:i/>
          <w:color w:val="4F81BD" w:themeColor="accent1"/>
          <w:sz w:val="16"/>
          <w:szCs w:val="16"/>
          <w:lang w:eastAsia="en-US"/>
        </w:rPr>
      </w:pPr>
      <w:r w:rsidRPr="0075012E">
        <w:rPr>
          <w:rFonts w:asciiTheme="minorHAnsi" w:eastAsia="Calibri" w:hAnsiTheme="minorHAnsi" w:cstheme="minorHAnsi"/>
          <w:sz w:val="22"/>
          <w:szCs w:val="22"/>
          <w:lang w:eastAsia="en-US"/>
        </w:rPr>
        <w:t>oraz udziela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m</w:t>
      </w:r>
      <w:r w:rsidRPr="0075012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gwarancji na okres </w:t>
      </w:r>
      <w:r w:rsidR="00AF3AD4">
        <w:rPr>
          <w:rFonts w:asciiTheme="minorHAnsi" w:eastAsia="Calibri" w:hAnsiTheme="minorHAnsi" w:cstheme="minorHAnsi"/>
          <w:sz w:val="22"/>
          <w:szCs w:val="22"/>
          <w:lang w:eastAsia="en-US"/>
        </w:rPr>
        <w:t>12</w:t>
      </w:r>
      <w:r w:rsidRPr="0075012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m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iesięcy </w:t>
      </w:r>
    </w:p>
    <w:p w14:paraId="63859ABD" w14:textId="77777777" w:rsidR="00AF3AD4" w:rsidRPr="0075012E" w:rsidRDefault="00AF3AD4" w:rsidP="0075012E">
      <w:pPr>
        <w:spacing w:line="360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483B4BE" w14:textId="77777777" w:rsidR="00390513" w:rsidRDefault="002A476D" w:rsidP="00390513">
      <w:pPr>
        <w:pStyle w:val="Akapitzlist"/>
        <w:numPr>
          <w:ilvl w:val="0"/>
          <w:numId w:val="7"/>
        </w:numPr>
        <w:spacing w:before="120" w:after="12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>Oferowana cena została wyliczona zgodnie z wytycznymi określonymi w zapytaniu ofertowym</w:t>
      </w:r>
      <w:r w:rsidR="00390513"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3F73474E" w14:textId="71EBE5BA" w:rsidR="009C7161" w:rsidRDefault="009C7161" w:rsidP="00390513">
      <w:pPr>
        <w:pStyle w:val="Akapitzlist"/>
        <w:numPr>
          <w:ilvl w:val="0"/>
          <w:numId w:val="7"/>
        </w:numPr>
        <w:spacing w:before="120" w:after="12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C7161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Oferta obejmuje wykonanie wszystkich prac związanych z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F3AD4">
        <w:rPr>
          <w:rFonts w:asciiTheme="minorHAnsi" w:eastAsia="Calibri" w:hAnsiTheme="minorHAnsi" w:cstheme="minorHAnsi"/>
          <w:sz w:val="22"/>
          <w:szCs w:val="22"/>
          <w:lang w:eastAsia="en-US"/>
        </w:rPr>
        <w:t>realizacją zadania i wynosi:</w:t>
      </w:r>
    </w:p>
    <w:p w14:paraId="4D29572D" w14:textId="0709E065" w:rsidR="00AF3AD4" w:rsidRDefault="00AF3AD4" w:rsidP="00AF3AD4">
      <w:pPr>
        <w:spacing w:line="276" w:lineRule="auto"/>
        <w:jc w:val="both"/>
        <w:rPr>
          <w:rFonts w:asciiTheme="minorHAnsi" w:hAnsiTheme="minorHAnsi" w:cstheme="minorHAnsi"/>
        </w:rPr>
      </w:pPr>
      <w:r w:rsidRPr="00AF3AD4">
        <w:rPr>
          <w:rFonts w:asciiTheme="minorHAnsi" w:hAnsiTheme="minorHAnsi" w:cstheme="minorHAnsi"/>
        </w:rPr>
        <w:t>-   wyprofilowanie wraz z zagęszczeniem istniejącej podbudowy</w:t>
      </w:r>
    </w:p>
    <w:p w14:paraId="049C8940" w14:textId="6EA8AC6D" w:rsidR="00AF3AD4" w:rsidRDefault="002D4061" w:rsidP="00AF3AD4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1250m</w:t>
      </w:r>
      <w:r w:rsidRPr="002D4061">
        <w:rPr>
          <w:rFonts w:asciiTheme="minorHAnsi" w:hAnsiTheme="minorHAnsi" w:cstheme="minorHAnsi"/>
          <w:vertAlign w:val="superscript"/>
        </w:rPr>
        <w:t>2</w:t>
      </w:r>
      <w:r w:rsidR="00AF3AD4">
        <w:rPr>
          <w:rFonts w:asciiTheme="minorHAnsi" w:hAnsiTheme="minorHAnsi" w:cstheme="minorHAnsi"/>
        </w:rPr>
        <w:t xml:space="preserve"> x  …..……………. =    ………………</w:t>
      </w:r>
    </w:p>
    <w:p w14:paraId="3B6340F4" w14:textId="4EB08799" w:rsidR="00AF3AD4" w:rsidRPr="00AF3AD4" w:rsidRDefault="00530A6F" w:rsidP="00530A6F">
      <w:pPr>
        <w:spacing w:line="276" w:lineRule="auto"/>
        <w:ind w:left="708"/>
        <w:rPr>
          <w:rFonts w:asciiTheme="minorHAnsi" w:hAnsiTheme="minorHAnsi" w:cstheme="minorHAnsi"/>
          <w:vertAlign w:val="superscript"/>
        </w:rPr>
      </w:pPr>
      <w:r>
        <w:rPr>
          <w:rFonts w:asciiTheme="minorHAnsi" w:hAnsiTheme="minorHAnsi" w:cstheme="minorHAnsi"/>
          <w:vertAlign w:val="superscript"/>
        </w:rPr>
        <w:t xml:space="preserve">         </w:t>
      </w:r>
      <w:bookmarkStart w:id="0" w:name="_GoBack"/>
      <w:bookmarkEnd w:id="0"/>
      <w:r w:rsidR="00AF3AD4" w:rsidRPr="00AF3AD4">
        <w:rPr>
          <w:rFonts w:asciiTheme="minorHAnsi" w:hAnsiTheme="minorHAnsi" w:cstheme="minorHAnsi"/>
          <w:vertAlign w:val="superscript"/>
        </w:rPr>
        <w:t xml:space="preserve">cena jednostkowa     </w:t>
      </w:r>
      <w:r w:rsidR="00AF3AD4">
        <w:rPr>
          <w:rFonts w:asciiTheme="minorHAnsi" w:hAnsiTheme="minorHAnsi" w:cstheme="minorHAnsi"/>
          <w:vertAlign w:val="superscript"/>
        </w:rPr>
        <w:t xml:space="preserve">          </w:t>
      </w:r>
      <w:r w:rsidR="00AF3AD4" w:rsidRPr="00AF3AD4">
        <w:rPr>
          <w:rFonts w:asciiTheme="minorHAnsi" w:hAnsiTheme="minorHAnsi" w:cstheme="minorHAnsi"/>
          <w:vertAlign w:val="superscript"/>
        </w:rPr>
        <w:t>cena brutto</w:t>
      </w:r>
    </w:p>
    <w:p w14:paraId="46023C41" w14:textId="126AE16A" w:rsidR="00AF3AD4" w:rsidRDefault="00AF3AD4" w:rsidP="00AF3AD4">
      <w:pPr>
        <w:spacing w:line="276" w:lineRule="auto"/>
        <w:jc w:val="both"/>
        <w:rPr>
          <w:rFonts w:asciiTheme="minorHAnsi" w:hAnsiTheme="minorHAnsi" w:cstheme="minorHAnsi"/>
        </w:rPr>
      </w:pPr>
      <w:r w:rsidRPr="00AF3AD4">
        <w:rPr>
          <w:rFonts w:asciiTheme="minorHAnsi" w:hAnsiTheme="minorHAnsi" w:cstheme="minorHAnsi"/>
        </w:rPr>
        <w:t>- wykonanie warstwy wyrównawczej z miału kamiennego (materiał powierzony przez Zamawiającego)</w:t>
      </w:r>
    </w:p>
    <w:p w14:paraId="718A3C13" w14:textId="57430B89" w:rsidR="00AF3AD4" w:rsidRDefault="002D4061" w:rsidP="00AF3AD4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1250m</w:t>
      </w:r>
      <w:r w:rsidRPr="002D4061">
        <w:rPr>
          <w:rFonts w:asciiTheme="minorHAnsi" w:hAnsiTheme="minorHAnsi" w:cstheme="minorHAnsi"/>
          <w:vertAlign w:val="superscript"/>
        </w:rPr>
        <w:t>2</w:t>
      </w:r>
      <w:r>
        <w:rPr>
          <w:rFonts w:asciiTheme="minorHAnsi" w:hAnsiTheme="minorHAnsi" w:cstheme="minorHAnsi"/>
        </w:rPr>
        <w:t xml:space="preserve"> </w:t>
      </w:r>
      <w:r w:rsidR="00AF3AD4">
        <w:rPr>
          <w:rFonts w:asciiTheme="minorHAnsi" w:hAnsiTheme="minorHAnsi" w:cstheme="minorHAnsi"/>
        </w:rPr>
        <w:t xml:space="preserve"> x  …..……………. =    ………………</w:t>
      </w:r>
    </w:p>
    <w:p w14:paraId="6FCB9E71" w14:textId="12CE414D" w:rsidR="00AF3AD4" w:rsidRPr="00AF3AD4" w:rsidRDefault="00AF3AD4" w:rsidP="00AF3AD4">
      <w:pPr>
        <w:spacing w:line="276" w:lineRule="auto"/>
        <w:jc w:val="both"/>
        <w:rPr>
          <w:rFonts w:asciiTheme="minorHAnsi" w:hAnsiTheme="minorHAnsi" w:cstheme="minorHAnsi"/>
          <w:vertAlign w:val="superscript"/>
        </w:rPr>
      </w:pPr>
      <w:r>
        <w:rPr>
          <w:rFonts w:asciiTheme="minorHAnsi" w:hAnsiTheme="minorHAnsi" w:cstheme="minorHAnsi"/>
        </w:rPr>
        <w:t xml:space="preserve">                        </w:t>
      </w:r>
      <w:r w:rsidRPr="00AF3AD4">
        <w:rPr>
          <w:rFonts w:asciiTheme="minorHAnsi" w:hAnsiTheme="minorHAnsi" w:cstheme="minorHAnsi"/>
          <w:vertAlign w:val="superscript"/>
        </w:rPr>
        <w:t xml:space="preserve">cena jednostkowa     </w:t>
      </w:r>
      <w:r>
        <w:rPr>
          <w:rFonts w:asciiTheme="minorHAnsi" w:hAnsiTheme="minorHAnsi" w:cstheme="minorHAnsi"/>
          <w:vertAlign w:val="superscript"/>
        </w:rPr>
        <w:t xml:space="preserve">          </w:t>
      </w:r>
      <w:r w:rsidRPr="00AF3AD4">
        <w:rPr>
          <w:rFonts w:asciiTheme="minorHAnsi" w:hAnsiTheme="minorHAnsi" w:cstheme="minorHAnsi"/>
          <w:vertAlign w:val="superscript"/>
        </w:rPr>
        <w:t xml:space="preserve">cena brutto </w:t>
      </w:r>
    </w:p>
    <w:p w14:paraId="5ECE5A76" w14:textId="150C1053" w:rsidR="00AF3AD4" w:rsidRDefault="00AF3AD4" w:rsidP="00AF3AD4">
      <w:pPr>
        <w:spacing w:line="276" w:lineRule="auto"/>
        <w:jc w:val="both"/>
        <w:rPr>
          <w:rFonts w:asciiTheme="minorHAnsi" w:hAnsiTheme="minorHAnsi" w:cstheme="minorHAnsi"/>
        </w:rPr>
      </w:pPr>
      <w:r w:rsidRPr="00AF3AD4">
        <w:rPr>
          <w:rFonts w:asciiTheme="minorHAnsi" w:hAnsiTheme="minorHAnsi" w:cstheme="minorHAnsi"/>
        </w:rPr>
        <w:t>-   montaż trawy syntetycznej</w:t>
      </w:r>
      <w:r w:rsidR="002D2748">
        <w:rPr>
          <w:rFonts w:asciiTheme="minorHAnsi" w:hAnsiTheme="minorHAnsi" w:cstheme="minorHAnsi"/>
        </w:rPr>
        <w:t xml:space="preserve"> z rozbiórki</w:t>
      </w:r>
      <w:r w:rsidRPr="00AF3AD4">
        <w:rPr>
          <w:rFonts w:asciiTheme="minorHAnsi" w:hAnsiTheme="minorHAnsi" w:cstheme="minorHAnsi"/>
        </w:rPr>
        <w:t xml:space="preserve"> (materiał powierzony przez Zamawiającego)</w:t>
      </w:r>
    </w:p>
    <w:p w14:paraId="20DA1481" w14:textId="5B638AEA" w:rsidR="00AF3AD4" w:rsidRDefault="002D4061" w:rsidP="00AF3AD4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1250m</w:t>
      </w:r>
      <w:r w:rsidRPr="002D4061">
        <w:rPr>
          <w:rFonts w:asciiTheme="minorHAnsi" w:hAnsiTheme="minorHAnsi" w:cstheme="minorHAnsi"/>
          <w:vertAlign w:val="superscript"/>
        </w:rPr>
        <w:t>2</w:t>
      </w:r>
      <w:r>
        <w:rPr>
          <w:rFonts w:asciiTheme="minorHAnsi" w:hAnsiTheme="minorHAnsi" w:cstheme="minorHAnsi"/>
        </w:rPr>
        <w:t xml:space="preserve"> </w:t>
      </w:r>
      <w:r w:rsidR="00AF3AD4">
        <w:rPr>
          <w:rFonts w:asciiTheme="minorHAnsi" w:hAnsiTheme="minorHAnsi" w:cstheme="minorHAnsi"/>
        </w:rPr>
        <w:t xml:space="preserve"> x  …..……………. =    ………………</w:t>
      </w:r>
    </w:p>
    <w:p w14:paraId="367D3E3B" w14:textId="714BDBDC" w:rsidR="00AF3AD4" w:rsidRPr="00AF3AD4" w:rsidRDefault="00AF3AD4" w:rsidP="00AF3AD4">
      <w:pPr>
        <w:spacing w:line="276" w:lineRule="auto"/>
        <w:jc w:val="both"/>
        <w:rPr>
          <w:rFonts w:asciiTheme="minorHAnsi" w:hAnsiTheme="minorHAnsi" w:cstheme="minorHAnsi"/>
          <w:vertAlign w:val="superscript"/>
        </w:rPr>
      </w:pPr>
      <w:r>
        <w:rPr>
          <w:rFonts w:asciiTheme="minorHAnsi" w:hAnsiTheme="minorHAnsi" w:cstheme="minorHAnsi"/>
        </w:rPr>
        <w:t xml:space="preserve">                        </w:t>
      </w:r>
      <w:r w:rsidRPr="00AF3AD4">
        <w:rPr>
          <w:rFonts w:asciiTheme="minorHAnsi" w:hAnsiTheme="minorHAnsi" w:cstheme="minorHAnsi"/>
          <w:vertAlign w:val="superscript"/>
        </w:rPr>
        <w:t xml:space="preserve">cena jednostkowa     </w:t>
      </w:r>
      <w:r>
        <w:rPr>
          <w:rFonts w:asciiTheme="minorHAnsi" w:hAnsiTheme="minorHAnsi" w:cstheme="minorHAnsi"/>
          <w:vertAlign w:val="superscript"/>
        </w:rPr>
        <w:t xml:space="preserve">          </w:t>
      </w:r>
      <w:r w:rsidRPr="00AF3AD4">
        <w:rPr>
          <w:rFonts w:asciiTheme="minorHAnsi" w:hAnsiTheme="minorHAnsi" w:cstheme="minorHAnsi"/>
          <w:vertAlign w:val="superscript"/>
        </w:rPr>
        <w:t xml:space="preserve">cena brutto </w:t>
      </w:r>
    </w:p>
    <w:p w14:paraId="2D713A55" w14:textId="225F43F3" w:rsidR="00AF3AD4" w:rsidRDefault="00AF3AD4" w:rsidP="00AF3AD4">
      <w:pPr>
        <w:spacing w:line="276" w:lineRule="auto"/>
        <w:jc w:val="both"/>
        <w:rPr>
          <w:rFonts w:asciiTheme="minorHAnsi" w:hAnsiTheme="minorHAnsi" w:cstheme="minorHAnsi"/>
        </w:rPr>
      </w:pPr>
      <w:r w:rsidRPr="00AF3AD4">
        <w:rPr>
          <w:rFonts w:asciiTheme="minorHAnsi" w:hAnsiTheme="minorHAnsi" w:cstheme="minorHAnsi"/>
        </w:rPr>
        <w:t>-   klej do trawy po stronie Wykonawcy</w:t>
      </w:r>
    </w:p>
    <w:p w14:paraId="79EBD6E7" w14:textId="1CD057DC" w:rsidR="00AF3AD4" w:rsidRDefault="00AF3AD4" w:rsidP="00AF3AD4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Koszt kleju    ………………</w:t>
      </w:r>
    </w:p>
    <w:p w14:paraId="7FE987B9" w14:textId="0C4BFC43" w:rsidR="00AF3AD4" w:rsidRPr="00AF3AD4" w:rsidRDefault="00AF3AD4" w:rsidP="00AF3AD4">
      <w:pPr>
        <w:spacing w:line="276" w:lineRule="auto"/>
        <w:jc w:val="both"/>
        <w:rPr>
          <w:rFonts w:asciiTheme="minorHAnsi" w:hAnsiTheme="minorHAnsi" w:cstheme="minorHAnsi"/>
          <w:vertAlign w:val="superscript"/>
        </w:rPr>
      </w:pPr>
      <w:r>
        <w:rPr>
          <w:rFonts w:asciiTheme="minorHAnsi" w:hAnsiTheme="minorHAnsi" w:cstheme="minorHAnsi"/>
        </w:rPr>
        <w:t xml:space="preserve">                        </w:t>
      </w:r>
      <w:r>
        <w:rPr>
          <w:rFonts w:asciiTheme="minorHAnsi" w:hAnsiTheme="minorHAnsi" w:cstheme="minorHAnsi"/>
          <w:vertAlign w:val="superscript"/>
        </w:rPr>
        <w:t xml:space="preserve">          </w:t>
      </w:r>
      <w:r w:rsidRPr="00AF3AD4">
        <w:rPr>
          <w:rFonts w:asciiTheme="minorHAnsi" w:hAnsiTheme="minorHAnsi" w:cstheme="minorHAnsi"/>
          <w:vertAlign w:val="superscript"/>
        </w:rPr>
        <w:t xml:space="preserve">cena brutto </w:t>
      </w:r>
    </w:p>
    <w:p w14:paraId="1F0D96E8" w14:textId="77777777" w:rsidR="00390513" w:rsidRPr="009C7161" w:rsidRDefault="00900ADF" w:rsidP="00390513">
      <w:pPr>
        <w:pStyle w:val="Akapitzlist"/>
        <w:numPr>
          <w:ilvl w:val="0"/>
          <w:numId w:val="7"/>
        </w:numPr>
        <w:spacing w:before="120" w:after="12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90513">
        <w:rPr>
          <w:rFonts w:asciiTheme="minorHAnsi" w:hAnsiTheme="minorHAnsi" w:cstheme="minorHAnsi"/>
          <w:sz w:val="22"/>
          <w:szCs w:val="22"/>
        </w:rPr>
        <w:t>Zobowiązuję się do wykonania przedmiotu zamówienia w terminach wskazanych w zapytaniu ofertowym.</w:t>
      </w:r>
    </w:p>
    <w:p w14:paraId="1C277591" w14:textId="2CF5B8ED" w:rsidR="009C7161" w:rsidRPr="00390513" w:rsidRDefault="009C7161" w:rsidP="00390513">
      <w:pPr>
        <w:pStyle w:val="Akapitzlist"/>
        <w:numPr>
          <w:ilvl w:val="0"/>
          <w:numId w:val="7"/>
        </w:numPr>
        <w:spacing w:before="120" w:after="12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C7161">
        <w:rPr>
          <w:rFonts w:asciiTheme="minorHAnsi" w:eastAsia="Calibri" w:hAnsiTheme="minorHAnsi" w:cstheme="minorHAnsi"/>
          <w:sz w:val="22"/>
          <w:szCs w:val="22"/>
          <w:lang w:eastAsia="en-US"/>
        </w:rPr>
        <w:t>Zobowiązuję się do spełnienia wszelkich wymogów wynikających z zapytania ofertowego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5FFD305B" w14:textId="77777777" w:rsidR="00390513" w:rsidRPr="00390513" w:rsidRDefault="00900ADF" w:rsidP="00390513">
      <w:pPr>
        <w:pStyle w:val="Akapitzlist"/>
        <w:numPr>
          <w:ilvl w:val="0"/>
          <w:numId w:val="7"/>
        </w:numPr>
        <w:spacing w:before="120" w:after="12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90513">
        <w:rPr>
          <w:rFonts w:asciiTheme="minorHAnsi" w:hAnsiTheme="minorHAnsi" w:cstheme="minorHAnsi"/>
          <w:color w:val="000000"/>
          <w:sz w:val="22"/>
          <w:szCs w:val="22"/>
        </w:rPr>
        <w:t>Oświadczam, że nie zachodzą w stosunku do mnie przesłanki wykluczenia z postępowania na podstawie art. 7 ust. 1 ustawy z dnia 13 kwietnia 2022 r. o szczególnych rozwiązaniach w zakresie przeciwdziałania wspieraniu agresji na Ukrainę oraz służących ochronie bezpieczeństwa narodowego (Dz. U. 2022 poz. 835).</w:t>
      </w:r>
    </w:p>
    <w:p w14:paraId="4BDB0433" w14:textId="77777777" w:rsidR="00390513" w:rsidRDefault="00900ADF" w:rsidP="00390513">
      <w:pPr>
        <w:pStyle w:val="Akapitzlist"/>
        <w:numPr>
          <w:ilvl w:val="0"/>
          <w:numId w:val="7"/>
        </w:numPr>
        <w:spacing w:before="120" w:after="12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>Ce</w:t>
      </w:r>
      <w:r w:rsidR="002A476D"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ny podane w ofercie </w:t>
      </w:r>
      <w:r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>zawierają wszelkie koszty związane z realizacją zamówienia na warunkach określonych w zapytaniu ofertowym.</w:t>
      </w:r>
    </w:p>
    <w:p w14:paraId="0EE2AD08" w14:textId="77777777" w:rsidR="00390513" w:rsidRDefault="002A476D" w:rsidP="00390513">
      <w:pPr>
        <w:pStyle w:val="Akapitzlist"/>
        <w:numPr>
          <w:ilvl w:val="0"/>
          <w:numId w:val="7"/>
        </w:numPr>
        <w:spacing w:before="120" w:after="12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zapoznałem się i u</w:t>
      </w:r>
      <w:r w:rsidR="00F716A4"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>zyska</w:t>
      </w:r>
      <w:r w:rsidR="00E22CB9"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>łem</w:t>
      </w:r>
      <w:r w:rsidR="00F716A4"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niezbędne informacje do przygotowania rzetelnej i kompletnej oferty oraz właściwej realizacji zamówienia.</w:t>
      </w:r>
      <w:r w:rsidR="00C47BCB" w:rsidRPr="0039051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402D772D" w14:textId="140161E5" w:rsidR="004C103D" w:rsidRPr="00390513" w:rsidRDefault="00390513" w:rsidP="00390513">
      <w:pPr>
        <w:pStyle w:val="Akapitzlist"/>
        <w:numPr>
          <w:ilvl w:val="0"/>
          <w:numId w:val="7"/>
        </w:numPr>
        <w:spacing w:before="120" w:after="12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</w:rPr>
        <w:t>W</w:t>
      </w:r>
      <w:r w:rsidR="006E5757" w:rsidRPr="00390513">
        <w:rPr>
          <w:rFonts w:asciiTheme="minorHAnsi" w:eastAsia="Calibri" w:hAnsiTheme="minorHAnsi" w:cstheme="minorHAnsi"/>
          <w:sz w:val="22"/>
          <w:szCs w:val="22"/>
        </w:rPr>
        <w:t xml:space="preserve">skazane </w:t>
      </w:r>
      <w:r w:rsidR="002A476D" w:rsidRPr="00390513">
        <w:rPr>
          <w:rFonts w:asciiTheme="minorHAnsi" w:eastAsia="Calibri" w:hAnsiTheme="minorHAnsi" w:cstheme="minorHAnsi"/>
          <w:sz w:val="22"/>
          <w:szCs w:val="22"/>
        </w:rPr>
        <w:t xml:space="preserve">przez Zamawiającego w </w:t>
      </w:r>
      <w:r w:rsidR="00384C33" w:rsidRPr="00390513">
        <w:rPr>
          <w:rFonts w:asciiTheme="minorHAnsi" w:eastAsia="Calibri" w:hAnsiTheme="minorHAnsi" w:cstheme="minorHAnsi"/>
          <w:sz w:val="22"/>
          <w:szCs w:val="22"/>
        </w:rPr>
        <w:t xml:space="preserve">zapytaniu ofertowym ilości </w:t>
      </w:r>
      <w:r w:rsidR="006E5757" w:rsidRPr="00390513">
        <w:rPr>
          <w:rFonts w:asciiTheme="minorHAnsi" w:eastAsia="Calibri" w:hAnsiTheme="minorHAnsi" w:cstheme="minorHAnsi"/>
          <w:sz w:val="22"/>
          <w:szCs w:val="22"/>
        </w:rPr>
        <w:t xml:space="preserve">są szacunkowe i mogą ulec zmianie </w:t>
      </w:r>
      <w:r w:rsidR="002A476D" w:rsidRPr="00390513">
        <w:rPr>
          <w:rFonts w:asciiTheme="minorHAnsi" w:eastAsia="Calibri" w:hAnsiTheme="minorHAnsi" w:cstheme="minorHAnsi"/>
          <w:sz w:val="22"/>
          <w:szCs w:val="22"/>
        </w:rPr>
        <w:t>w trakcie realizacji zamówienia,</w:t>
      </w:r>
    </w:p>
    <w:p w14:paraId="0DEE7325" w14:textId="77777777" w:rsidR="004A4672" w:rsidRDefault="004A4672" w:rsidP="00F716A4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3C930DAA" w14:textId="77777777" w:rsidR="00390513" w:rsidRPr="002A476D" w:rsidRDefault="00390513" w:rsidP="00F716A4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2FA0DFBE" w14:textId="77777777" w:rsidR="00F716A4" w:rsidRPr="002A476D" w:rsidRDefault="00F716A4" w:rsidP="002A476D">
      <w:pPr>
        <w:ind w:left="4253" w:firstLine="142"/>
        <w:jc w:val="both"/>
        <w:rPr>
          <w:rFonts w:asciiTheme="minorHAnsi" w:hAnsiTheme="minorHAnsi" w:cstheme="minorHAnsi"/>
          <w:sz w:val="18"/>
          <w:szCs w:val="18"/>
        </w:rPr>
      </w:pPr>
      <w:r w:rsidRPr="002A476D">
        <w:rPr>
          <w:rFonts w:asciiTheme="minorHAnsi" w:hAnsiTheme="minorHAnsi" w:cstheme="minorHAnsi"/>
          <w:sz w:val="18"/>
          <w:szCs w:val="18"/>
        </w:rPr>
        <w:t>……………………..……………………………..……………………………….</w:t>
      </w:r>
    </w:p>
    <w:p w14:paraId="49B44EF4" w14:textId="77777777" w:rsidR="009C4147" w:rsidRDefault="00F716A4" w:rsidP="00C47BCB">
      <w:pPr>
        <w:ind w:left="4395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2A476D">
        <w:rPr>
          <w:rFonts w:asciiTheme="minorHAnsi" w:hAnsiTheme="minorHAnsi" w:cstheme="minorHAnsi"/>
          <w:i/>
          <w:sz w:val="18"/>
          <w:szCs w:val="18"/>
        </w:rPr>
        <w:t xml:space="preserve">        (Podpis upoważnion</w:t>
      </w:r>
      <w:r w:rsidR="00C47BCB" w:rsidRPr="002A476D">
        <w:rPr>
          <w:rFonts w:asciiTheme="minorHAnsi" w:hAnsiTheme="minorHAnsi" w:cstheme="minorHAnsi"/>
          <w:i/>
          <w:sz w:val="18"/>
          <w:szCs w:val="18"/>
        </w:rPr>
        <w:t>ego przedstawiciela Wykonawcy)</w:t>
      </w:r>
    </w:p>
    <w:p w14:paraId="12B27BA8" w14:textId="77777777" w:rsidR="00D91EA3" w:rsidRDefault="00D91EA3" w:rsidP="00D91EA3">
      <w:pPr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43E90DB" w14:textId="77777777" w:rsidR="00D91EA3" w:rsidRDefault="00D91EA3" w:rsidP="00D91EA3">
      <w:pPr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F47FD92" w14:textId="47073CCA" w:rsidR="00D91EA3" w:rsidRDefault="00D91EA3" w:rsidP="00D91EA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Załączniki:</w:t>
      </w:r>
    </w:p>
    <w:p w14:paraId="17D7A5FB" w14:textId="7C8736C9" w:rsidR="00D91EA3" w:rsidRDefault="00D91EA3" w:rsidP="00D91EA3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</w:t>
      </w:r>
    </w:p>
    <w:p w14:paraId="6A4DAE89" w14:textId="5049A54F" w:rsidR="00D91EA3" w:rsidRPr="00D91EA3" w:rsidRDefault="00D91EA3" w:rsidP="00D91EA3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……..</w:t>
      </w:r>
    </w:p>
    <w:sectPr w:rsidR="00D91EA3" w:rsidRPr="00D91EA3" w:rsidSect="00C47BCB">
      <w:footerReference w:type="even" r:id="rId8"/>
      <w:pgSz w:w="11906" w:h="16838" w:code="9"/>
      <w:pgMar w:top="1134" w:right="1418" w:bottom="1134" w:left="1418" w:header="34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84289" w14:textId="77777777" w:rsidR="000A7ABC" w:rsidRDefault="000A7ABC">
      <w:r>
        <w:separator/>
      </w:r>
    </w:p>
  </w:endnote>
  <w:endnote w:type="continuationSeparator" w:id="0">
    <w:p w14:paraId="360D782E" w14:textId="77777777" w:rsidR="000A7ABC" w:rsidRDefault="000A7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B7E7E" w14:textId="77777777" w:rsidR="009B5AE2" w:rsidRDefault="00CD3825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1558F" w14:textId="77777777" w:rsidR="000A7ABC" w:rsidRDefault="000A7ABC">
      <w:r>
        <w:separator/>
      </w:r>
    </w:p>
  </w:footnote>
  <w:footnote w:type="continuationSeparator" w:id="0">
    <w:p w14:paraId="3F6703A3" w14:textId="77777777" w:rsidR="000A7ABC" w:rsidRDefault="000A7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36B7"/>
    <w:multiLevelType w:val="hybridMultilevel"/>
    <w:tmpl w:val="AEA23248"/>
    <w:lvl w:ilvl="0" w:tplc="EA1608B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23AFA"/>
    <w:multiLevelType w:val="hybridMultilevel"/>
    <w:tmpl w:val="BFCEC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014A1"/>
    <w:multiLevelType w:val="multilevel"/>
    <w:tmpl w:val="919C7C78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B7F18E5"/>
    <w:multiLevelType w:val="hybridMultilevel"/>
    <w:tmpl w:val="E72E5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01EB0"/>
    <w:multiLevelType w:val="hybridMultilevel"/>
    <w:tmpl w:val="04325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34C48"/>
    <w:multiLevelType w:val="hybridMultilevel"/>
    <w:tmpl w:val="B07AD94C"/>
    <w:lvl w:ilvl="0" w:tplc="607E33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535DB1"/>
    <w:multiLevelType w:val="multilevel"/>
    <w:tmpl w:val="919C7C78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5B3C4FCA"/>
    <w:multiLevelType w:val="hybridMultilevel"/>
    <w:tmpl w:val="93C8C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0A"/>
    <w:rsid w:val="000170F4"/>
    <w:rsid w:val="000236ED"/>
    <w:rsid w:val="00026F65"/>
    <w:rsid w:val="00061F20"/>
    <w:rsid w:val="0008086A"/>
    <w:rsid w:val="00080D83"/>
    <w:rsid w:val="000833DD"/>
    <w:rsid w:val="000A7ABC"/>
    <w:rsid w:val="000D283E"/>
    <w:rsid w:val="001004F3"/>
    <w:rsid w:val="00124D4A"/>
    <w:rsid w:val="001304E7"/>
    <w:rsid w:val="00130B23"/>
    <w:rsid w:val="00134012"/>
    <w:rsid w:val="00170838"/>
    <w:rsid w:val="00186EBD"/>
    <w:rsid w:val="001B210F"/>
    <w:rsid w:val="002038CE"/>
    <w:rsid w:val="00203B15"/>
    <w:rsid w:val="00241C1F"/>
    <w:rsid w:val="002425AE"/>
    <w:rsid w:val="0027673D"/>
    <w:rsid w:val="002938D9"/>
    <w:rsid w:val="002A476D"/>
    <w:rsid w:val="002C6347"/>
    <w:rsid w:val="002D2748"/>
    <w:rsid w:val="002D4061"/>
    <w:rsid w:val="0030678D"/>
    <w:rsid w:val="00315901"/>
    <w:rsid w:val="00320AAC"/>
    <w:rsid w:val="00324657"/>
    <w:rsid w:val="00325198"/>
    <w:rsid w:val="0034230B"/>
    <w:rsid w:val="0035482A"/>
    <w:rsid w:val="003619F2"/>
    <w:rsid w:val="00365820"/>
    <w:rsid w:val="00384C33"/>
    <w:rsid w:val="00390513"/>
    <w:rsid w:val="00393025"/>
    <w:rsid w:val="003A3481"/>
    <w:rsid w:val="003C554F"/>
    <w:rsid w:val="0040149C"/>
    <w:rsid w:val="00414478"/>
    <w:rsid w:val="00454849"/>
    <w:rsid w:val="00492BD3"/>
    <w:rsid w:val="004A4672"/>
    <w:rsid w:val="004B3221"/>
    <w:rsid w:val="004B70BD"/>
    <w:rsid w:val="004C103D"/>
    <w:rsid w:val="0050420A"/>
    <w:rsid w:val="0052111D"/>
    <w:rsid w:val="00530A6F"/>
    <w:rsid w:val="00532592"/>
    <w:rsid w:val="00537B72"/>
    <w:rsid w:val="005760A9"/>
    <w:rsid w:val="00594464"/>
    <w:rsid w:val="005A6091"/>
    <w:rsid w:val="005D31A5"/>
    <w:rsid w:val="005D32B3"/>
    <w:rsid w:val="005E5215"/>
    <w:rsid w:val="006120E4"/>
    <w:rsid w:val="00622781"/>
    <w:rsid w:val="00637D83"/>
    <w:rsid w:val="00640BFF"/>
    <w:rsid w:val="0069621B"/>
    <w:rsid w:val="006A0159"/>
    <w:rsid w:val="006A64A6"/>
    <w:rsid w:val="006B4267"/>
    <w:rsid w:val="006E5757"/>
    <w:rsid w:val="006F209E"/>
    <w:rsid w:val="0070555C"/>
    <w:rsid w:val="00727F94"/>
    <w:rsid w:val="007337EB"/>
    <w:rsid w:val="00745D18"/>
    <w:rsid w:val="0075012E"/>
    <w:rsid w:val="00776530"/>
    <w:rsid w:val="007825CD"/>
    <w:rsid w:val="00784CD6"/>
    <w:rsid w:val="00791E8E"/>
    <w:rsid w:val="007A0109"/>
    <w:rsid w:val="007B2500"/>
    <w:rsid w:val="007D53BA"/>
    <w:rsid w:val="007D61D6"/>
    <w:rsid w:val="007E1B19"/>
    <w:rsid w:val="007E1E3B"/>
    <w:rsid w:val="007F3623"/>
    <w:rsid w:val="00827311"/>
    <w:rsid w:val="00832ACF"/>
    <w:rsid w:val="00834BB4"/>
    <w:rsid w:val="00835187"/>
    <w:rsid w:val="00864F03"/>
    <w:rsid w:val="00873501"/>
    <w:rsid w:val="00876326"/>
    <w:rsid w:val="008945D9"/>
    <w:rsid w:val="00900ADF"/>
    <w:rsid w:val="009031DE"/>
    <w:rsid w:val="00920BBB"/>
    <w:rsid w:val="00952C2B"/>
    <w:rsid w:val="00966A7E"/>
    <w:rsid w:val="009B5AE2"/>
    <w:rsid w:val="009C4147"/>
    <w:rsid w:val="009C7161"/>
    <w:rsid w:val="009D71C1"/>
    <w:rsid w:val="009E72AB"/>
    <w:rsid w:val="009F2CF0"/>
    <w:rsid w:val="00A04690"/>
    <w:rsid w:val="00A40DD3"/>
    <w:rsid w:val="00A8311B"/>
    <w:rsid w:val="00AB1451"/>
    <w:rsid w:val="00AD1EFE"/>
    <w:rsid w:val="00AD6706"/>
    <w:rsid w:val="00AE54D9"/>
    <w:rsid w:val="00AF3AD4"/>
    <w:rsid w:val="00B01F08"/>
    <w:rsid w:val="00B16E8F"/>
    <w:rsid w:val="00B30401"/>
    <w:rsid w:val="00B30A2F"/>
    <w:rsid w:val="00B6637D"/>
    <w:rsid w:val="00BB76D0"/>
    <w:rsid w:val="00BC363C"/>
    <w:rsid w:val="00BD6D69"/>
    <w:rsid w:val="00C47BCB"/>
    <w:rsid w:val="00C62C24"/>
    <w:rsid w:val="00C635B6"/>
    <w:rsid w:val="00C91F0A"/>
    <w:rsid w:val="00C94B43"/>
    <w:rsid w:val="00CA5CBD"/>
    <w:rsid w:val="00CB49D3"/>
    <w:rsid w:val="00CD3825"/>
    <w:rsid w:val="00CE005B"/>
    <w:rsid w:val="00D0361A"/>
    <w:rsid w:val="00D30ADD"/>
    <w:rsid w:val="00D43A0D"/>
    <w:rsid w:val="00D44325"/>
    <w:rsid w:val="00D46867"/>
    <w:rsid w:val="00D526F3"/>
    <w:rsid w:val="00D677A3"/>
    <w:rsid w:val="00D7496C"/>
    <w:rsid w:val="00D876CE"/>
    <w:rsid w:val="00D91EA3"/>
    <w:rsid w:val="00DA09EB"/>
    <w:rsid w:val="00DA2034"/>
    <w:rsid w:val="00DC733E"/>
    <w:rsid w:val="00DD0358"/>
    <w:rsid w:val="00DE22FF"/>
    <w:rsid w:val="00DF5165"/>
    <w:rsid w:val="00DF57BE"/>
    <w:rsid w:val="00E03115"/>
    <w:rsid w:val="00E06500"/>
    <w:rsid w:val="00E22CB9"/>
    <w:rsid w:val="00E33ECE"/>
    <w:rsid w:val="00E41B93"/>
    <w:rsid w:val="00E501D3"/>
    <w:rsid w:val="00E57060"/>
    <w:rsid w:val="00E63907"/>
    <w:rsid w:val="00E8149D"/>
    <w:rsid w:val="00E87616"/>
    <w:rsid w:val="00E90AFA"/>
    <w:rsid w:val="00EA5C16"/>
    <w:rsid w:val="00EF000D"/>
    <w:rsid w:val="00F545A3"/>
    <w:rsid w:val="00F716A4"/>
    <w:rsid w:val="00FB5706"/>
    <w:rsid w:val="00FE2630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35399"/>
  <w15:docId w15:val="{EAEF5BBF-6A97-4969-BFD2-9D9247AE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Nag 1,lp1,List Paragraph2,L1,Numerowanie,List Paragraph,CW_Lista,Akapit z listą 1,Preambuła,CP-UC,CP-Punkty,Bullet List,List - bullets,Equipment,Bullet 1,List Paragraph Char Char,b1,Figure_name,Numbered Indented Text,List Paragraph11,Ref"/>
    <w:basedOn w:val="Normalny"/>
    <w:link w:val="AkapitzlistZnak"/>
    <w:uiPriority w:val="34"/>
    <w:qFormat/>
    <w:rsid w:val="00DF5165"/>
    <w:pPr>
      <w:ind w:left="720"/>
      <w:contextualSpacing/>
    </w:pPr>
  </w:style>
  <w:style w:type="character" w:styleId="Uwydatnienie">
    <w:name w:val="Emphasis"/>
    <w:basedOn w:val="Domylnaczcionkaakapitu"/>
    <w:qFormat/>
    <w:rsid w:val="00393025"/>
    <w:rPr>
      <w:i/>
      <w:iCs/>
    </w:rPr>
  </w:style>
  <w:style w:type="table" w:styleId="Tabela-Siatka">
    <w:name w:val="Table Grid"/>
    <w:basedOn w:val="Standardowy"/>
    <w:rsid w:val="00393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22CB9"/>
    <w:pPr>
      <w:jc w:val="both"/>
    </w:pPr>
    <w:rPr>
      <w:rFonts w:ascii="Times New Roman" w:hAnsi="Times New Roman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E22CB9"/>
    <w:rPr>
      <w:sz w:val="28"/>
      <w:szCs w:val="28"/>
    </w:rPr>
  </w:style>
  <w:style w:type="paragraph" w:styleId="Tekstdymka">
    <w:name w:val="Balloon Text"/>
    <w:basedOn w:val="Normalny"/>
    <w:link w:val="TekstdymkaZnak"/>
    <w:rsid w:val="002A47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A476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ag 1 Znak,lp1 Znak,List Paragraph2 Znak,L1 Znak,Numerowanie Znak,List Paragraph Znak,CW_Lista Znak,Akapit z listą 1 Znak,Preambuła Znak,CP-UC Znak,CP-Punkty Znak,Bullet List Znak,List - bullets Znak,Equipment Znak,Bullet 1 Znak"/>
    <w:link w:val="Akapitzlist"/>
    <w:uiPriority w:val="34"/>
    <w:rsid w:val="00AF3AD4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EECE8-0B64-4488-B1D2-60B261E6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0</TotalTime>
  <Pages>2</Pages>
  <Words>288</Words>
  <Characters>2017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Magdalena Szulfer</cp:lastModifiedBy>
  <cp:revision>2</cp:revision>
  <cp:lastPrinted>2026-04-14T08:19:00Z</cp:lastPrinted>
  <dcterms:created xsi:type="dcterms:W3CDTF">2026-04-21T07:27:00Z</dcterms:created>
  <dcterms:modified xsi:type="dcterms:W3CDTF">2026-04-21T07:27:00Z</dcterms:modified>
</cp:coreProperties>
</file>